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F8E" w:rsidRDefault="00CD7F8E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13</w:t>
      </w:r>
    </w:p>
    <w:p w:rsidR="00CD7F8E" w:rsidRDefault="00CD7F8E" w:rsidP="009C0AC9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CD7F8E" w:rsidRPr="000C0D75" w:rsidRDefault="00CD7F8E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CD7F8E" w:rsidRDefault="00CD7F8E" w:rsidP="009C0AC9">
      <w:pPr>
        <w:tabs>
          <w:tab w:val="left" w:pos="6521"/>
        </w:tabs>
        <w:ind w:left="5670"/>
      </w:pPr>
    </w:p>
    <w:p w:rsidR="00CD7F8E" w:rsidRPr="000941D1" w:rsidRDefault="00CD7F8E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CD7F8E" w:rsidRDefault="00CD7F8E" w:rsidP="0035020C">
      <w:pPr>
        <w:jc w:val="right"/>
      </w:pPr>
    </w:p>
    <w:p w:rsidR="00CD7F8E" w:rsidRPr="0035020C" w:rsidRDefault="00CD7F8E" w:rsidP="0035020C">
      <w:pPr>
        <w:jc w:val="right"/>
        <w:rPr>
          <w:sz w:val="20"/>
          <w:szCs w:val="20"/>
        </w:rPr>
      </w:pPr>
    </w:p>
    <w:p w:rsidR="00CD7F8E" w:rsidRDefault="00CD7F8E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CD7F8E" w:rsidRPr="008B481F" w:rsidRDefault="00CD7F8E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CD7F8E" w:rsidRPr="00076B0D" w:rsidRDefault="00CD7F8E" w:rsidP="00304C91">
      <w:r w:rsidRPr="00076B0D">
        <w:t xml:space="preserve">_____________________________________________________________________________, </w:t>
      </w:r>
    </w:p>
    <w:p w:rsidR="00CD7F8E" w:rsidRDefault="00CD7F8E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CD7F8E" w:rsidRDefault="00CD7F8E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CD7F8E" w:rsidRPr="008B481F" w:rsidRDefault="00CD7F8E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CD7F8E" w:rsidRPr="006D577A" w:rsidRDefault="00CD7F8E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аванса/ов</w:t>
      </w:r>
      <w:r>
        <w:rPr>
          <w:rFonts w:cs="Arial"/>
        </w:rPr>
        <w:t xml:space="preserve"> </w:t>
      </w:r>
      <w:r>
        <w:rPr>
          <w:rStyle w:val="FootnoteReference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CD7F8E" w:rsidRPr="008B481F" w:rsidRDefault="00CD7F8E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CD7F8E" w:rsidRPr="008B481F" w:rsidRDefault="00CD7F8E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CD7F8E" w:rsidRPr="006D577A" w:rsidRDefault="00CD7F8E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CD7F8E" w:rsidRDefault="00CD7F8E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CD7F8E" w:rsidRPr="008B481F" w:rsidRDefault="00CD7F8E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CD7F8E" w:rsidRPr="008B481F" w:rsidRDefault="00CD7F8E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CD7F8E" w:rsidRPr="008B481F" w:rsidRDefault="00CD7F8E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CD7F8E" w:rsidRPr="008B481F" w:rsidRDefault="00CD7F8E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CD7F8E" w:rsidRPr="008B481F" w:rsidRDefault="00CD7F8E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CD7F8E" w:rsidRDefault="00CD7F8E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CD7F8E" w:rsidRPr="00016673" w:rsidRDefault="00CD7F8E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CD7F8E" w:rsidRPr="008B481F" w:rsidRDefault="00CD7F8E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CD7F8E" w:rsidRPr="008B481F" w:rsidRDefault="00CD7F8E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CD7F8E" w:rsidRPr="008B481F" w:rsidRDefault="00CD7F8E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CD7F8E" w:rsidRPr="008B481F" w:rsidRDefault="00CD7F8E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CD7F8E" w:rsidRPr="008B481F" w:rsidRDefault="00CD7F8E" w:rsidP="00D55255">
      <w:pPr>
        <w:rPr>
          <w:sz w:val="16"/>
          <w:szCs w:val="16"/>
        </w:rPr>
      </w:pPr>
    </w:p>
    <w:p w:rsidR="00CD7F8E" w:rsidRPr="008B481F" w:rsidRDefault="00CD7F8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CD7F8E" w:rsidRPr="008B481F" w:rsidRDefault="00CD7F8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CD7F8E" w:rsidRPr="008B481F" w:rsidRDefault="00CD7F8E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CD7F8E" w:rsidRPr="002F14F3" w:rsidRDefault="00CD7F8E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CD7F8E" w:rsidRPr="008B481F" w:rsidRDefault="00CD7F8E" w:rsidP="00D72657">
      <w:pPr>
        <w:autoSpaceDE w:val="0"/>
        <w:autoSpaceDN w:val="0"/>
        <w:adjustRightInd w:val="0"/>
      </w:pPr>
    </w:p>
    <w:p w:rsidR="00CD7F8E" w:rsidRPr="008B481F" w:rsidRDefault="00CD7F8E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CD7F8E" w:rsidRPr="002F14F3" w:rsidRDefault="00CD7F8E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CD7F8E" w:rsidRPr="008B481F" w:rsidRDefault="00CD7F8E" w:rsidP="00D72657">
      <w:pPr>
        <w:autoSpaceDE w:val="0"/>
        <w:autoSpaceDN w:val="0"/>
        <w:adjustRightInd w:val="0"/>
      </w:pPr>
    </w:p>
    <w:p w:rsidR="00CD7F8E" w:rsidRPr="008B481F" w:rsidRDefault="00CD7F8E" w:rsidP="00D72657">
      <w:pPr>
        <w:rPr>
          <w:bCs/>
        </w:rPr>
      </w:pPr>
    </w:p>
    <w:p w:rsidR="00CD7F8E" w:rsidRPr="008B481F" w:rsidRDefault="00CD7F8E" w:rsidP="00D72657">
      <w:pPr>
        <w:autoSpaceDE w:val="0"/>
        <w:autoSpaceDN w:val="0"/>
        <w:adjustRightInd w:val="0"/>
        <w:rPr>
          <w:iCs/>
          <w:spacing w:val="-2"/>
        </w:rPr>
      </w:pPr>
    </w:p>
    <w:p w:rsidR="00CD7F8E" w:rsidRPr="008B481F" w:rsidRDefault="00CD7F8E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CD7F8E" w:rsidRPr="008B481F" w:rsidRDefault="00CD7F8E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CD7F8E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CD7F8E" w:rsidRPr="007D54FF" w:rsidRDefault="00CD7F8E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CD7F8E" w:rsidRPr="007D54FF" w:rsidRDefault="00CD7F8E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CD7F8E" w:rsidRPr="007D54FF" w:rsidTr="00C241D9">
        <w:trPr>
          <w:trHeight w:val="1938"/>
          <w:jc w:val="center"/>
        </w:trPr>
        <w:tc>
          <w:tcPr>
            <w:tcW w:w="4965" w:type="dxa"/>
          </w:tcPr>
          <w:p w:rsidR="00CD7F8E" w:rsidRPr="007D54FF" w:rsidRDefault="00CD7F8E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7F8E" w:rsidRPr="007D54FF" w:rsidRDefault="00CD7F8E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D7F8E" w:rsidRPr="007D54FF" w:rsidRDefault="00CD7F8E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7F8E" w:rsidRPr="007D54FF" w:rsidRDefault="00CD7F8E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CD7F8E" w:rsidRPr="007D54FF" w:rsidRDefault="00CD7F8E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7F8E" w:rsidRPr="007D54FF" w:rsidRDefault="00CD7F8E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D7F8E" w:rsidRPr="007D54FF" w:rsidRDefault="00CD7F8E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7F8E" w:rsidRPr="007D54FF" w:rsidRDefault="00CD7F8E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D7F8E" w:rsidRPr="007D54FF" w:rsidRDefault="00CD7F8E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7F8E" w:rsidRPr="007D54FF" w:rsidRDefault="00CD7F8E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CD7F8E" w:rsidRPr="007D54FF" w:rsidRDefault="00CD7F8E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7F8E" w:rsidRPr="007D54FF" w:rsidRDefault="00CD7F8E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CD7F8E" w:rsidRDefault="00CD7F8E"/>
    <w:sectPr w:rsidR="00CD7F8E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F8E" w:rsidRDefault="00CD7F8E">
      <w:r>
        <w:separator/>
      </w:r>
    </w:p>
  </w:endnote>
  <w:endnote w:type="continuationSeparator" w:id="0">
    <w:p w:rsidR="00CD7F8E" w:rsidRDefault="00CD7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F8E" w:rsidRDefault="00CD7F8E">
      <w:r>
        <w:separator/>
      </w:r>
    </w:p>
  </w:footnote>
  <w:footnote w:type="continuationSeparator" w:id="0">
    <w:p w:rsidR="00CD7F8E" w:rsidRDefault="00CD7F8E">
      <w:r>
        <w:continuationSeparator/>
      </w:r>
    </w:p>
  </w:footnote>
  <w:footnote w:id="1">
    <w:p w:rsidR="00CD7F8E" w:rsidRDefault="00CD7F8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1C62CE"/>
    <w:rsid w:val="00212F72"/>
    <w:rsid w:val="00243ED0"/>
    <w:rsid w:val="00287A52"/>
    <w:rsid w:val="002B299B"/>
    <w:rsid w:val="002D51F5"/>
    <w:rsid w:val="002F14F3"/>
    <w:rsid w:val="00304C91"/>
    <w:rsid w:val="003232D6"/>
    <w:rsid w:val="0035020C"/>
    <w:rsid w:val="00355B81"/>
    <w:rsid w:val="003C23E0"/>
    <w:rsid w:val="004411D7"/>
    <w:rsid w:val="00497535"/>
    <w:rsid w:val="004B4221"/>
    <w:rsid w:val="004C571B"/>
    <w:rsid w:val="00572944"/>
    <w:rsid w:val="00573985"/>
    <w:rsid w:val="00582C8A"/>
    <w:rsid w:val="0059515A"/>
    <w:rsid w:val="00597A6A"/>
    <w:rsid w:val="005A0E13"/>
    <w:rsid w:val="005B36A9"/>
    <w:rsid w:val="005C578A"/>
    <w:rsid w:val="005D0AFF"/>
    <w:rsid w:val="00637887"/>
    <w:rsid w:val="006561AF"/>
    <w:rsid w:val="00663836"/>
    <w:rsid w:val="006D577A"/>
    <w:rsid w:val="007038E0"/>
    <w:rsid w:val="00754136"/>
    <w:rsid w:val="00763086"/>
    <w:rsid w:val="0077389A"/>
    <w:rsid w:val="00775750"/>
    <w:rsid w:val="00795C4F"/>
    <w:rsid w:val="007A3E93"/>
    <w:rsid w:val="007B2B56"/>
    <w:rsid w:val="007D4BEE"/>
    <w:rsid w:val="007D54FF"/>
    <w:rsid w:val="007E681D"/>
    <w:rsid w:val="007F4050"/>
    <w:rsid w:val="008B481F"/>
    <w:rsid w:val="00980668"/>
    <w:rsid w:val="009829CA"/>
    <w:rsid w:val="009C0AC9"/>
    <w:rsid w:val="009C3118"/>
    <w:rsid w:val="00A6417E"/>
    <w:rsid w:val="00A73C84"/>
    <w:rsid w:val="00AE3507"/>
    <w:rsid w:val="00AF4973"/>
    <w:rsid w:val="00BD5EB8"/>
    <w:rsid w:val="00C241D9"/>
    <w:rsid w:val="00C97F3E"/>
    <w:rsid w:val="00CB1210"/>
    <w:rsid w:val="00CD7F8E"/>
    <w:rsid w:val="00D15D5E"/>
    <w:rsid w:val="00D46D84"/>
    <w:rsid w:val="00D55255"/>
    <w:rsid w:val="00D72657"/>
    <w:rsid w:val="00DF29AA"/>
    <w:rsid w:val="00E16048"/>
    <w:rsid w:val="00E445AC"/>
    <w:rsid w:val="00F20D67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B299B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287A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14292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643</Words>
  <Characters>3671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7</cp:revision>
  <cp:lastPrinted>2013-02-07T07:22:00Z</cp:lastPrinted>
  <dcterms:created xsi:type="dcterms:W3CDTF">2013-03-29T13:26:00Z</dcterms:created>
  <dcterms:modified xsi:type="dcterms:W3CDTF">2013-12-20T10:17:00Z</dcterms:modified>
</cp:coreProperties>
</file>